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C99" w:rsidRDefault="004D2C99" w:rsidP="008C362D">
      <w:pPr>
        <w:spacing w:line="360" w:lineRule="auto"/>
        <w:ind w:left="720" w:right="2"/>
      </w:pPr>
      <w:r w:rsidRPr="00AC7FE7">
        <w:rPr>
          <w:rFonts w:ascii="Arial" w:hAnsi="Arial" w:cs="Arial"/>
        </w:rPr>
        <w:t xml:space="preserve">                                                       </w:t>
      </w:r>
      <w:r w:rsidRPr="00457E7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3pt;height:62.4pt;visibility:visible">
            <v:imagedata r:id="rId4" o:title="" gain="61604f"/>
          </v:shape>
        </w:pict>
      </w:r>
      <w:r w:rsidRPr="00AC7FE7">
        <w:rPr>
          <w:rFonts w:ascii="Arial" w:hAnsi="Arial" w:cs="Arial"/>
        </w:rPr>
        <w:t xml:space="preserve"> </w:t>
      </w:r>
      <w:r>
        <w:t xml:space="preserve">                                                           </w:t>
      </w:r>
    </w:p>
    <w:p w:rsidR="004D2C99" w:rsidRDefault="004D2C99" w:rsidP="008C362D">
      <w:pPr>
        <w:shd w:val="clear" w:color="auto" w:fill="FFFFFF"/>
        <w:spacing w:before="105"/>
        <w:ind w:left="567"/>
        <w:rPr>
          <w:rFonts w:ascii="Palatino Linotype" w:hAnsi="Palatino Linotype"/>
          <w:b/>
          <w:color w:val="003366"/>
          <w:spacing w:val="60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60"/>
          <w:sz w:val="36"/>
          <w:szCs w:val="36"/>
        </w:rPr>
        <w:t xml:space="preserve">                         ГЛАВА</w:t>
      </w:r>
    </w:p>
    <w:p w:rsidR="004D2C99" w:rsidRDefault="004D2C99" w:rsidP="008C362D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pacing w:val="-1"/>
          <w:sz w:val="32"/>
          <w:szCs w:val="20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>ВОЛОКОЛАМСКОГО  МУНИЦИПАЛЬНОГО  РАЙОНА</w:t>
      </w:r>
    </w:p>
    <w:p w:rsidR="004D2C99" w:rsidRDefault="004D2C99" w:rsidP="008C362D">
      <w:pPr>
        <w:shd w:val="clear" w:color="auto" w:fill="FFFFFF"/>
        <w:spacing w:before="105" w:line="540" w:lineRule="exact"/>
        <w:jc w:val="center"/>
        <w:rPr>
          <w:rFonts w:ascii="Palatino Linotype" w:hAnsi="Palatino Linotype"/>
          <w:b/>
          <w:color w:val="003366"/>
          <w:sz w:val="32"/>
        </w:rPr>
      </w:pPr>
      <w:r>
        <w:rPr>
          <w:rFonts w:ascii="Palatino Linotype" w:hAnsi="Palatino Linotype"/>
          <w:b/>
          <w:color w:val="003366"/>
          <w:spacing w:val="-1"/>
          <w:sz w:val="32"/>
        </w:rPr>
        <w:t>МОСКОВСКОЙ  ОБЛАСТИ</w:t>
      </w:r>
    </w:p>
    <w:p w:rsidR="004D2C99" w:rsidRDefault="004D2C99" w:rsidP="008C362D">
      <w:pPr>
        <w:shd w:val="clear" w:color="auto" w:fill="FFFFFF"/>
        <w:spacing w:before="255"/>
        <w:ind w:left="567"/>
        <w:jc w:val="center"/>
        <w:rPr>
          <w:rFonts w:ascii="Palatino Linotype" w:hAnsi="Palatino Linotype"/>
          <w:b/>
          <w:color w:val="003366"/>
          <w:spacing w:val="121"/>
          <w:sz w:val="36"/>
          <w:szCs w:val="36"/>
        </w:rPr>
      </w:pPr>
      <w:r>
        <w:rPr>
          <w:rFonts w:ascii="Palatino Linotype" w:hAnsi="Palatino Linotype"/>
          <w:b/>
          <w:color w:val="003366"/>
          <w:spacing w:val="121"/>
          <w:sz w:val="36"/>
          <w:szCs w:val="36"/>
        </w:rPr>
        <w:t>ПОСТАНОВЛЕНИЕ</w:t>
      </w:r>
    </w:p>
    <w:p w:rsidR="004D2C99" w:rsidRDefault="004D2C99" w:rsidP="008C362D">
      <w:pPr>
        <w:shd w:val="clear" w:color="auto" w:fill="FFFFFF"/>
        <w:spacing w:before="100" w:after="100"/>
        <w:ind w:left="567"/>
        <w:jc w:val="center"/>
        <w:rPr>
          <w:rFonts w:ascii="Palatino Linotype" w:hAnsi="Palatino Linotype"/>
          <w:color w:val="003366"/>
          <w:spacing w:val="121"/>
          <w:sz w:val="20"/>
          <w:szCs w:val="20"/>
        </w:rPr>
      </w:pPr>
    </w:p>
    <w:p w:rsidR="004D2C99" w:rsidRPr="00AC7FE7" w:rsidRDefault="004D2C99" w:rsidP="008C362D">
      <w:pPr>
        <w:spacing w:line="360" w:lineRule="auto"/>
        <w:ind w:left="720" w:right="2"/>
        <w:rPr>
          <w:rFonts w:ascii="Arial" w:hAnsi="Arial" w:cs="Arial"/>
          <w:b/>
          <w:color w:val="003366"/>
          <w:spacing w:val="121"/>
        </w:rPr>
      </w:pPr>
    </w:p>
    <w:p w:rsidR="004D2C99" w:rsidRPr="00AC7FE7" w:rsidRDefault="004D2C99" w:rsidP="00023137">
      <w:pPr>
        <w:shd w:val="clear" w:color="auto" w:fill="FFFFFF"/>
        <w:spacing w:before="100" w:after="100"/>
        <w:ind w:left="567"/>
        <w:jc w:val="center"/>
        <w:rPr>
          <w:rFonts w:ascii="Arial" w:hAnsi="Arial" w:cs="Arial"/>
          <w:color w:val="003366"/>
          <w:spacing w:val="121"/>
        </w:rPr>
      </w:pPr>
    </w:p>
    <w:p w:rsidR="004D2C99" w:rsidRPr="00AC7FE7" w:rsidRDefault="004D2C99" w:rsidP="00AC7FE7">
      <w:pPr>
        <w:shd w:val="clear" w:color="auto" w:fill="FFFFFF"/>
        <w:spacing w:before="100" w:after="100"/>
        <w:rPr>
          <w:rFonts w:ascii="Arial" w:hAnsi="Arial" w:cs="Arial"/>
          <w:color w:val="003366"/>
        </w:rPr>
      </w:pPr>
      <w:r w:rsidRPr="00AC7FE7">
        <w:rPr>
          <w:rFonts w:ascii="Arial" w:hAnsi="Arial" w:cs="Arial"/>
          <w:color w:val="003366"/>
        </w:rPr>
        <w:t xml:space="preserve"> От</w:t>
      </w:r>
      <w:r w:rsidRPr="00E328AE">
        <w:rPr>
          <w:color w:val="003366"/>
        </w:rPr>
        <w:t>____</w:t>
      </w:r>
      <w:r w:rsidRPr="00E328AE">
        <w:rPr>
          <w:color w:val="003366"/>
          <w:u w:val="single"/>
        </w:rPr>
        <w:t>26.03.2014</w:t>
      </w:r>
      <w:r w:rsidRPr="00E328AE">
        <w:rPr>
          <w:color w:val="003366"/>
        </w:rPr>
        <w:t>________</w:t>
      </w:r>
      <w:r w:rsidRPr="00AC7FE7">
        <w:rPr>
          <w:rFonts w:ascii="Arial" w:hAnsi="Arial" w:cs="Arial"/>
          <w:color w:val="003366"/>
        </w:rPr>
        <w:t xml:space="preserve">                                                         </w:t>
      </w:r>
      <w:r>
        <w:rPr>
          <w:rFonts w:ascii="Arial" w:hAnsi="Arial" w:cs="Arial"/>
          <w:color w:val="003366"/>
        </w:rPr>
        <w:t xml:space="preserve">          </w:t>
      </w:r>
      <w:r w:rsidRPr="00E328AE">
        <w:rPr>
          <w:rFonts w:ascii="Arial" w:hAnsi="Arial" w:cs="Arial"/>
          <w:color w:val="003366"/>
        </w:rPr>
        <w:t>№</w:t>
      </w:r>
      <w:r w:rsidRPr="00E328AE">
        <w:rPr>
          <w:color w:val="003366"/>
        </w:rPr>
        <w:t>_______</w:t>
      </w:r>
      <w:r w:rsidRPr="00E328AE">
        <w:rPr>
          <w:color w:val="003366"/>
          <w:u w:val="single"/>
        </w:rPr>
        <w:t>495</w:t>
      </w:r>
      <w:r w:rsidRPr="00E328AE">
        <w:rPr>
          <w:color w:val="003366"/>
        </w:rPr>
        <w:t>_______</w:t>
      </w:r>
    </w:p>
    <w:p w:rsidR="004D2C99" w:rsidRPr="00AC7FE7" w:rsidRDefault="004D2C99" w:rsidP="00023137">
      <w:pPr>
        <w:shd w:val="clear" w:color="auto" w:fill="FFFFFF"/>
        <w:spacing w:before="100" w:after="100"/>
        <w:ind w:left="567" w:hanging="283"/>
        <w:jc w:val="center"/>
        <w:rPr>
          <w:rFonts w:ascii="Arial" w:hAnsi="Arial" w:cs="Arial"/>
          <w:smallCaps/>
          <w:color w:val="003366"/>
        </w:rPr>
      </w:pPr>
      <w:r w:rsidRPr="00AC7FE7">
        <w:rPr>
          <w:rFonts w:ascii="Arial" w:hAnsi="Arial" w:cs="Arial"/>
          <w:smallCaps/>
          <w:color w:val="003366"/>
        </w:rPr>
        <w:t>г. Волоколамск</w:t>
      </w:r>
    </w:p>
    <w:p w:rsidR="004D2C99" w:rsidRPr="00AC7FE7" w:rsidRDefault="004D2C99" w:rsidP="00023137">
      <w:pPr>
        <w:shd w:val="clear" w:color="auto" w:fill="FFFFFF"/>
        <w:rPr>
          <w:rFonts w:ascii="Arial" w:hAnsi="Arial" w:cs="Arial"/>
          <w:color w:val="003366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Default="004D2C99" w:rsidP="00D01CF4">
      <w:pPr>
        <w:pStyle w:val="ConsPlusTitle"/>
        <w:widowControl/>
        <w:jc w:val="center"/>
        <w:rPr>
          <w:rFonts w:ascii="Arial" w:hAnsi="Arial" w:cs="Arial"/>
          <w:b w:val="0"/>
        </w:rPr>
      </w:pPr>
      <w:r w:rsidRPr="00AC7FE7">
        <w:rPr>
          <w:rFonts w:ascii="Arial" w:hAnsi="Arial" w:cs="Arial"/>
          <w:b w:val="0"/>
        </w:rPr>
        <w:t>Об утверждении административного регламента предоставления</w:t>
      </w:r>
    </w:p>
    <w:p w:rsidR="004D2C99" w:rsidRPr="00AC7FE7" w:rsidRDefault="004D2C99" w:rsidP="00D01CF4">
      <w:pPr>
        <w:pStyle w:val="ConsPlusTitle"/>
        <w:widowControl/>
        <w:jc w:val="center"/>
        <w:rPr>
          <w:rFonts w:ascii="Arial" w:hAnsi="Arial" w:cs="Arial"/>
          <w:b w:val="0"/>
        </w:rPr>
      </w:pPr>
      <w:r w:rsidRPr="00AC7FE7">
        <w:rPr>
          <w:rFonts w:ascii="Arial" w:hAnsi="Arial" w:cs="Arial"/>
          <w:b w:val="0"/>
        </w:rPr>
        <w:t xml:space="preserve"> муниципальной услуги  по предоставлению гражданам субсидий на оплату жилого помещения и коммунальных услуг</w:t>
      </w:r>
    </w:p>
    <w:p w:rsidR="004D2C99" w:rsidRPr="00AC7FE7" w:rsidRDefault="004D2C99" w:rsidP="0002313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D2C99" w:rsidRPr="00AC7FE7" w:rsidRDefault="004D2C99" w:rsidP="00C23AC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>В соответствии с Федеральным законом от 27.07.2010  № 210-ФЗ «Об организации предоставления государственных и муниципальных услуг», Федеральным законом от 27.07.2006 № 152-ФЗ «О персональных данных»,  с Протоколом совещания Министерства государственного управления, информационных технологий и связи Московской области от 30.01.2014 года,  и во исполнение постановления главы Волоколамского муниципального района Московской области  от 21.10.2010  № 2515 «О порядке разработки и утверждения регламентов предоставления муниципальных услуг», ПОСТАНОВЛЯЮ:</w:t>
      </w:r>
    </w:p>
    <w:p w:rsidR="004D2C99" w:rsidRPr="00AC7FE7" w:rsidRDefault="004D2C99" w:rsidP="00C23AC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 xml:space="preserve">1. Утвердить административный </w:t>
      </w:r>
      <w:hyperlink r:id="rId5" w:history="1">
        <w:r w:rsidRPr="00AC7FE7">
          <w:rPr>
            <w:rStyle w:val="Hyperlink"/>
            <w:rFonts w:ascii="Arial" w:hAnsi="Arial" w:cs="Arial"/>
            <w:color w:val="000000"/>
            <w:u w:val="none"/>
          </w:rPr>
          <w:t>регламент</w:t>
        </w:r>
      </w:hyperlink>
      <w:r w:rsidRPr="00AC7FE7">
        <w:rPr>
          <w:rFonts w:ascii="Arial" w:hAnsi="Arial" w:cs="Arial"/>
        </w:rPr>
        <w:t xml:space="preserve"> предоставления муниципальной услуги по предоставлению гражданам субсидий на оплату жилого помещения и коммунальных услуг (прилагается).</w:t>
      </w:r>
    </w:p>
    <w:p w:rsidR="004D2C99" w:rsidRPr="00AC7FE7" w:rsidRDefault="004D2C99" w:rsidP="00C23AC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Pr="00AC7FE7">
        <w:rPr>
          <w:rFonts w:ascii="Arial" w:hAnsi="Arial" w:cs="Arial"/>
        </w:rPr>
        <w:t xml:space="preserve"> Признать утратившим силу:</w:t>
      </w:r>
    </w:p>
    <w:p w:rsidR="004D2C99" w:rsidRPr="00AC7FE7" w:rsidRDefault="004D2C99" w:rsidP="00C23AC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>- Постановление главы Волоколамского муниципального района Московской области от 06.05.2011 № 1326 «Об утверждении административного регламента предоставления гражданам субсидий на оплату жилого помещения и коммунальных услуг»;</w:t>
      </w:r>
    </w:p>
    <w:p w:rsidR="004D2C99" w:rsidRPr="00AC7FE7" w:rsidRDefault="004D2C99" w:rsidP="00C23AC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>-Постановление главы Волоколамского муниципального района Московской области от 07.09.2011 №2655 «О внесении изменений в постановление главы Волоколамского муниципального района от 06.05.2011 № 1326»;</w:t>
      </w:r>
    </w:p>
    <w:p w:rsidR="004D2C99" w:rsidRPr="00AC7FE7" w:rsidRDefault="004D2C99" w:rsidP="0074525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>- Постановление главы Волоколамского муниципального района Московской области от 29.11.2011 №4010 «О внесении изменений в постановление главы Волоколамского муниципального района от 06.05.2011 № 1326»;</w:t>
      </w:r>
    </w:p>
    <w:p w:rsidR="004D2C99" w:rsidRPr="00AC7FE7" w:rsidRDefault="004D2C99" w:rsidP="0074525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>- Постановление главы Волоколамского муниципального района Московской области от 19.07.2012 № 2438 «О внесении изменений в постановление главы Волоколамского муниципального района от 06.05.2011 № 1326»;</w:t>
      </w:r>
    </w:p>
    <w:p w:rsidR="004D2C99" w:rsidRPr="00AC7FE7" w:rsidRDefault="004D2C99" w:rsidP="0074525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>- Постановление главы Волоколамского муниципального района Московской области от 20.09.2013 № 3012 «О внесении изменений в постановление главы Волоколамского муниципального района от 06.05.2011 № 1326»;</w:t>
      </w:r>
    </w:p>
    <w:p w:rsidR="004D2C99" w:rsidRPr="00AC7FE7" w:rsidRDefault="004D2C99" w:rsidP="00C23AC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>3. Опубликовать настоящее постановление в газете «Волоколамский край» и разместить на официальном Интернет-сайте администрации Волоколамского муниципального района.</w:t>
      </w:r>
    </w:p>
    <w:p w:rsidR="004D2C99" w:rsidRPr="00AC7FE7" w:rsidRDefault="004D2C99" w:rsidP="002572A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>4. Контроль за выполнением настоящего постановления возложить на заместителя   главы   администрации  Волоколамского   муниципального     района</w:t>
      </w:r>
      <w:r>
        <w:rPr>
          <w:rFonts w:ascii="Arial" w:hAnsi="Arial" w:cs="Arial"/>
        </w:rPr>
        <w:t xml:space="preserve"> Н.Ю. Козлову</w:t>
      </w:r>
      <w:r w:rsidRPr="00AC7FE7">
        <w:rPr>
          <w:rFonts w:ascii="Arial" w:hAnsi="Arial" w:cs="Arial"/>
        </w:rPr>
        <w:t>.</w:t>
      </w:r>
    </w:p>
    <w:p w:rsidR="004D2C99" w:rsidRPr="00AC7FE7" w:rsidRDefault="004D2C99" w:rsidP="0002313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AC7FE7">
        <w:rPr>
          <w:rFonts w:ascii="Arial" w:hAnsi="Arial" w:cs="Arial"/>
        </w:rPr>
        <w:t>Первый заместитель главы администрации</w:t>
      </w:r>
    </w:p>
    <w:p w:rsidR="004D2C99" w:rsidRPr="00AC7FE7" w:rsidRDefault="004D2C99" w:rsidP="00023137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AC7FE7">
        <w:rPr>
          <w:rFonts w:ascii="Arial" w:hAnsi="Arial" w:cs="Arial"/>
        </w:rPr>
        <w:t xml:space="preserve">Волоколамского муниципального района       </w:t>
      </w:r>
      <w:r>
        <w:rPr>
          <w:rFonts w:ascii="Arial" w:hAnsi="Arial" w:cs="Arial"/>
        </w:rPr>
        <w:t xml:space="preserve">        </w:t>
      </w:r>
      <w:r w:rsidRPr="00AC7FE7">
        <w:rPr>
          <w:rFonts w:ascii="Arial" w:hAnsi="Arial" w:cs="Arial"/>
        </w:rPr>
        <w:t>Е.В. Гаврилов</w:t>
      </w: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 xml:space="preserve">                                                     </w:t>
      </w: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023137">
      <w:pPr>
        <w:ind w:left="851"/>
        <w:jc w:val="both"/>
        <w:rPr>
          <w:rFonts w:ascii="Arial" w:hAnsi="Arial" w:cs="Arial"/>
        </w:rPr>
      </w:pPr>
    </w:p>
    <w:p w:rsidR="004D2C99" w:rsidRPr="00AC7FE7" w:rsidRDefault="004D2C99" w:rsidP="00EB08B8">
      <w:pPr>
        <w:jc w:val="both"/>
        <w:rPr>
          <w:rFonts w:ascii="Arial" w:hAnsi="Arial" w:cs="Arial"/>
        </w:rPr>
      </w:pPr>
      <w:r w:rsidRPr="00AC7FE7">
        <w:rPr>
          <w:rFonts w:ascii="Arial" w:hAnsi="Arial" w:cs="Arial"/>
        </w:rPr>
        <w:t xml:space="preserve"> </w:t>
      </w:r>
    </w:p>
    <w:sectPr w:rsidR="004D2C99" w:rsidRPr="00AC7FE7" w:rsidSect="00AC7FE7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3137"/>
    <w:rsid w:val="00023137"/>
    <w:rsid w:val="000604CF"/>
    <w:rsid w:val="00093E24"/>
    <w:rsid w:val="000E7E91"/>
    <w:rsid w:val="001660A3"/>
    <w:rsid w:val="00237D67"/>
    <w:rsid w:val="00241682"/>
    <w:rsid w:val="002572A7"/>
    <w:rsid w:val="002A319C"/>
    <w:rsid w:val="00350F0B"/>
    <w:rsid w:val="003A30AA"/>
    <w:rsid w:val="003C708E"/>
    <w:rsid w:val="003E7FF3"/>
    <w:rsid w:val="00457E75"/>
    <w:rsid w:val="004626CD"/>
    <w:rsid w:val="004909FA"/>
    <w:rsid w:val="004B7130"/>
    <w:rsid w:val="004D2C99"/>
    <w:rsid w:val="005045B1"/>
    <w:rsid w:val="00515435"/>
    <w:rsid w:val="00567A4D"/>
    <w:rsid w:val="00640D91"/>
    <w:rsid w:val="00652C12"/>
    <w:rsid w:val="006F1C2B"/>
    <w:rsid w:val="006F50FF"/>
    <w:rsid w:val="00734575"/>
    <w:rsid w:val="0074438C"/>
    <w:rsid w:val="00745251"/>
    <w:rsid w:val="00887DAA"/>
    <w:rsid w:val="008C0865"/>
    <w:rsid w:val="008C362D"/>
    <w:rsid w:val="008E11CF"/>
    <w:rsid w:val="00962917"/>
    <w:rsid w:val="009676FE"/>
    <w:rsid w:val="00986987"/>
    <w:rsid w:val="009B1756"/>
    <w:rsid w:val="00AA3A9B"/>
    <w:rsid w:val="00AC7FE7"/>
    <w:rsid w:val="00B46F9D"/>
    <w:rsid w:val="00BF3680"/>
    <w:rsid w:val="00C23ACC"/>
    <w:rsid w:val="00CB7E17"/>
    <w:rsid w:val="00CC7279"/>
    <w:rsid w:val="00CF2E0D"/>
    <w:rsid w:val="00D01CF4"/>
    <w:rsid w:val="00D56253"/>
    <w:rsid w:val="00DB62E1"/>
    <w:rsid w:val="00E328AE"/>
    <w:rsid w:val="00EB08B8"/>
    <w:rsid w:val="00EF7580"/>
    <w:rsid w:val="00F80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13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Знак Знак Знак Char Char"/>
    <w:basedOn w:val="Normal"/>
    <w:uiPriority w:val="99"/>
    <w:rsid w:val="0002313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023137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02313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D01CF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rsid w:val="00BF36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F36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MOB;n=127682;fld=134;dst=100009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163</TotalTime>
  <Pages>2</Pages>
  <Words>435</Words>
  <Characters>2485</Characters>
  <Application>Microsoft Office Outlook</Application>
  <DocSecurity>0</DocSecurity>
  <Lines>0</Lines>
  <Paragraphs>0</Paragraphs>
  <ScaleCrop>false</ScaleCrop>
  <Company>Администрация ВМР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Kalendareva_M</dc:creator>
  <cp:keywords/>
  <dc:description/>
  <cp:lastModifiedBy>Starikova_A</cp:lastModifiedBy>
  <cp:revision>15</cp:revision>
  <cp:lastPrinted>2014-03-21T05:37:00Z</cp:lastPrinted>
  <dcterms:created xsi:type="dcterms:W3CDTF">2014-02-12T05:46:00Z</dcterms:created>
  <dcterms:modified xsi:type="dcterms:W3CDTF">2014-03-31T06:02:00Z</dcterms:modified>
</cp:coreProperties>
</file>